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767B" w14:textId="171CF52E" w:rsidR="00BA00AB" w:rsidRDefault="00D37FF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PYKMAN</w:t>
      </w:r>
      <w:r>
        <w:rPr>
          <w:rFonts w:cs="Times New Roman"/>
          <w:szCs w:val="24"/>
        </w:rPr>
        <w:t xml:space="preserve">        (fl.1480)</w:t>
      </w:r>
    </w:p>
    <w:p w14:paraId="4CF6B6B5" w14:textId="63E7463D" w:rsidR="00D37FF0" w:rsidRDefault="00D37FF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 of Croydon, Surrey. Yeoman.</w:t>
      </w:r>
    </w:p>
    <w:p w14:paraId="3A7E754A" w14:textId="20667DA3" w:rsidR="00D37FF0" w:rsidRDefault="00D37FF0" w:rsidP="009139A6">
      <w:pPr>
        <w:pStyle w:val="NoSpacing"/>
        <w:rPr>
          <w:rFonts w:cs="Times New Roman"/>
          <w:szCs w:val="24"/>
        </w:rPr>
      </w:pPr>
    </w:p>
    <w:p w14:paraId="16EEA352" w14:textId="5BFC30BE" w:rsidR="00D37FF0" w:rsidRDefault="00D37FF0" w:rsidP="009139A6">
      <w:pPr>
        <w:pStyle w:val="NoSpacing"/>
        <w:rPr>
          <w:rFonts w:cs="Times New Roman"/>
          <w:szCs w:val="24"/>
        </w:rPr>
      </w:pPr>
    </w:p>
    <w:p w14:paraId="731CBF20" w14:textId="6DD2EED2" w:rsidR="00902D0B" w:rsidRDefault="00902D0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Jun.1479</w:t>
      </w:r>
      <w:r>
        <w:rPr>
          <w:rFonts w:cs="Times New Roman"/>
          <w:szCs w:val="24"/>
        </w:rPr>
        <w:tab/>
        <w:t>He was granted a general pardon.     (C.P.R. 1476-85 p.161)</w:t>
      </w:r>
    </w:p>
    <w:p w14:paraId="74E6CC73" w14:textId="4D190C4E" w:rsidR="00D37FF0" w:rsidRDefault="00D37FF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May1480</w:t>
      </w:r>
      <w:r>
        <w:rPr>
          <w:rFonts w:cs="Times New Roman"/>
          <w:szCs w:val="24"/>
        </w:rPr>
        <w:tab/>
        <w:t>He was granted a general pardon.   (C.P.R.1476-85 p.190)</w:t>
      </w:r>
    </w:p>
    <w:p w14:paraId="54F9F5C2" w14:textId="1456031F" w:rsidR="00D37FF0" w:rsidRDefault="00D37FF0" w:rsidP="009139A6">
      <w:pPr>
        <w:pStyle w:val="NoSpacing"/>
        <w:rPr>
          <w:rFonts w:cs="Times New Roman"/>
          <w:szCs w:val="24"/>
        </w:rPr>
      </w:pPr>
    </w:p>
    <w:p w14:paraId="42C28877" w14:textId="3BFA0CA8" w:rsidR="00D37FF0" w:rsidRDefault="00D37FF0" w:rsidP="009139A6">
      <w:pPr>
        <w:pStyle w:val="NoSpacing"/>
        <w:rPr>
          <w:rFonts w:cs="Times New Roman"/>
          <w:szCs w:val="24"/>
        </w:rPr>
      </w:pPr>
    </w:p>
    <w:p w14:paraId="02C45131" w14:textId="3608242B" w:rsidR="00D37FF0" w:rsidRDefault="00D37FF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February 2023</w:t>
      </w:r>
    </w:p>
    <w:p w14:paraId="198CD38E" w14:textId="7CF2D99D" w:rsidR="00902D0B" w:rsidRPr="00D37FF0" w:rsidRDefault="00902D0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December 2025</w:t>
      </w:r>
    </w:p>
    <w:sectPr w:rsidR="00902D0B" w:rsidRPr="00D37F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DE4B" w14:textId="77777777" w:rsidR="00F25F8F" w:rsidRDefault="00F25F8F" w:rsidP="009139A6">
      <w:r>
        <w:separator/>
      </w:r>
    </w:p>
  </w:endnote>
  <w:endnote w:type="continuationSeparator" w:id="0">
    <w:p w14:paraId="0B7D22DC" w14:textId="77777777" w:rsidR="00F25F8F" w:rsidRDefault="00F25F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A7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0B7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F66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6DD5C" w14:textId="77777777" w:rsidR="00F25F8F" w:rsidRDefault="00F25F8F" w:rsidP="009139A6">
      <w:r>
        <w:separator/>
      </w:r>
    </w:p>
  </w:footnote>
  <w:footnote w:type="continuationSeparator" w:id="0">
    <w:p w14:paraId="23B04F7A" w14:textId="77777777" w:rsidR="00F25F8F" w:rsidRDefault="00F25F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0CF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2F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0A1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FF0"/>
    <w:rsid w:val="000666E0"/>
    <w:rsid w:val="002510B7"/>
    <w:rsid w:val="005C130B"/>
    <w:rsid w:val="007524A1"/>
    <w:rsid w:val="00826F5C"/>
    <w:rsid w:val="00902D0B"/>
    <w:rsid w:val="009139A6"/>
    <w:rsid w:val="009448BB"/>
    <w:rsid w:val="00947624"/>
    <w:rsid w:val="00A3176C"/>
    <w:rsid w:val="00AE65F8"/>
    <w:rsid w:val="00BA00AB"/>
    <w:rsid w:val="00CB4ED9"/>
    <w:rsid w:val="00D37FF0"/>
    <w:rsid w:val="00EB3209"/>
    <w:rsid w:val="00F25F8F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2F729"/>
  <w15:chartTrackingRefBased/>
  <w15:docId w15:val="{A1B928CA-9E35-4943-BAC0-041552582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35</Words>
  <Characters>190</Characters>
  <Application>Microsoft Office Word</Application>
  <DocSecurity>0</DocSecurity>
  <Lines>10</Lines>
  <Paragraphs>6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2023-02-17T20:36:00Z</dcterms:created>
  <dcterms:modified xsi:type="dcterms:W3CDTF">2025-12-18T11:07:00Z</dcterms:modified>
</cp:coreProperties>
</file>